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E06" w:rsidRDefault="00142E06" w:rsidP="00142E0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PLAYER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142E06" w:rsidRDefault="00142E06" w:rsidP="00142E0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142E06" w:rsidRDefault="00142E06" w:rsidP="00142E0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142E06" w:rsidRDefault="00142E06" w:rsidP="00142E0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and John </w:t>
      </w:r>
      <w:proofErr w:type="spellStart"/>
      <w:r>
        <w:rPr>
          <w:rStyle w:val="Hyperlink"/>
          <w:color w:val="auto"/>
          <w:u w:val="none"/>
        </w:rPr>
        <w:t>Jamys</w:t>
      </w:r>
      <w:proofErr w:type="spellEnd"/>
      <w:r>
        <w:rPr>
          <w:rStyle w:val="Hyperlink"/>
          <w:color w:val="auto"/>
          <w:u w:val="none"/>
        </w:rPr>
        <w:t xml:space="preserve">(q.v.) made a plaint of trespass against William </w:t>
      </w:r>
    </w:p>
    <w:p w:rsidR="00142E06" w:rsidRDefault="00142E06" w:rsidP="00142E0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Riggenale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Hanham</w:t>
      </w:r>
      <w:proofErr w:type="spellEnd"/>
      <w:r>
        <w:rPr>
          <w:rStyle w:val="Hyperlink"/>
          <w:color w:val="auto"/>
          <w:u w:val="none"/>
        </w:rPr>
        <w:t>, Gloucestershire(q.v.).</w:t>
      </w:r>
    </w:p>
    <w:p w:rsidR="00142E06" w:rsidRDefault="00142E06" w:rsidP="00142E0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142E06" w:rsidRDefault="00142E06" w:rsidP="00142E0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142E06" w:rsidRDefault="00142E06" w:rsidP="00142E0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B2F86" w:rsidRPr="00E71FC3" w:rsidRDefault="00142E06" w:rsidP="00142E06">
      <w:pPr>
        <w:pStyle w:val="NoSpacing"/>
      </w:pPr>
      <w:r>
        <w:rPr>
          <w:rStyle w:val="Hyperlink"/>
          <w:color w:val="auto"/>
          <w:u w:val="none"/>
        </w:rPr>
        <w:t>15 July 2016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E06" w:rsidRDefault="00142E06" w:rsidP="00E71FC3">
      <w:pPr>
        <w:spacing w:after="0" w:line="240" w:lineRule="auto"/>
      </w:pPr>
      <w:r>
        <w:separator/>
      </w:r>
    </w:p>
  </w:endnote>
  <w:endnote w:type="continuationSeparator" w:id="0">
    <w:p w:rsidR="00142E06" w:rsidRDefault="00142E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E06" w:rsidRDefault="00142E06" w:rsidP="00E71FC3">
      <w:pPr>
        <w:spacing w:after="0" w:line="240" w:lineRule="auto"/>
      </w:pPr>
      <w:r>
        <w:separator/>
      </w:r>
    </w:p>
  </w:footnote>
  <w:footnote w:type="continuationSeparator" w:id="0">
    <w:p w:rsidR="00142E06" w:rsidRDefault="00142E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E06"/>
    <w:rsid w:val="00142E0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B6FE0-B560-4258-A29E-D8370313C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42E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2017-01-22T21:54:00Z</dcterms:created>
  <dcterms:modified xsi:type="dcterms:W3CDTF">2017-01-22T21:54:00Z</dcterms:modified>
</cp:coreProperties>
</file>